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9DF153B" w14:textId="0FF84E49" w:rsidR="008279FC" w:rsidRPr="00CF6BB5" w:rsidRDefault="008279FC" w:rsidP="00006C88">
      <w:pPr>
        <w:ind w:left="2127" w:hanging="2127"/>
      </w:pPr>
      <w:r w:rsidRPr="00CF6BB5">
        <w:t>Vergabeverfahren:</w:t>
      </w:r>
      <w:r w:rsidRPr="00CF6BB5">
        <w:tab/>
      </w:r>
      <w:proofErr w:type="spellStart"/>
      <w:r w:rsidR="00371D80">
        <w:t>Orcharhino</w:t>
      </w:r>
      <w:proofErr w:type="spellEnd"/>
      <w:r w:rsidR="00371D80">
        <w:t xml:space="preserve"> Server </w:t>
      </w:r>
      <w:proofErr w:type="spellStart"/>
      <w:r w:rsidR="00371D80">
        <w:t>Subscription</w:t>
      </w:r>
      <w:proofErr w:type="spellEnd"/>
    </w:p>
    <w:p w14:paraId="5E3E5CC3" w14:textId="001666E1" w:rsidR="008279FC" w:rsidRDefault="008279FC" w:rsidP="008279FC">
      <w:r w:rsidRPr="00CF6BB5">
        <w:t>Aktenzeichen:</w:t>
      </w:r>
      <w:r w:rsidRPr="00CF6BB5">
        <w:tab/>
      </w:r>
      <w:r w:rsidRPr="00CF6BB5">
        <w:tab/>
        <w:t>Z42-</w:t>
      </w:r>
      <w:r w:rsidR="00371D80">
        <w:t>2026-0108</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23471AE0"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xml:space="preserve">/ </w:t>
      </w:r>
      <w:r w:rsidR="00FE5B34">
        <w:t>(sofern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Natürliche oder juristische Personen, Organisationen oder Einrichtungen, die im Namen oder auf Anweisung einer der unter Buchstabe a oder b genannten 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 xml:space="preserve">Ich erkläre, dass am Auftrag keine Unternehmen im Sinne der Nr. 1 als Unterauftrag-nehmer, Lieferanten oder Unternehmen, deren Kapazitäten im Sinne der Richtlinien </w:t>
      </w:r>
      <w:r>
        <w:lastRenderedPageBreak/>
        <w:t>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BDF9" w14:textId="77777777" w:rsidR="00FC16C8" w:rsidRDefault="00FC16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77777777" w:rsidR="00FC16C8" w:rsidRDefault="00FF1723" w:rsidP="00FF1723">
    <w:pPr>
      <w:pStyle w:val="Fuzeile"/>
      <w:tabs>
        <w:tab w:val="clear" w:pos="4536"/>
        <w:tab w:val="center" w:pos="9072"/>
      </w:tabs>
      <w:jc w:val="center"/>
    </w:pPr>
    <w:r>
      <w:rPr>
        <w:color w:val="007A89" w:themeColor="accent1"/>
      </w:rPr>
      <w:t>Version 1</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8436" w14:textId="77777777" w:rsidR="00FC16C8" w:rsidRDefault="00FC16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91" w14:textId="77777777" w:rsidR="00FC16C8" w:rsidRDefault="00FC16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70F0" w14:textId="77777777" w:rsidR="00FC16C8" w:rsidRDefault="00FC16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52548665">
    <w:abstractNumId w:val="6"/>
  </w:num>
  <w:num w:numId="2" w16cid:durableId="1729301010">
    <w:abstractNumId w:val="6"/>
  </w:num>
  <w:num w:numId="3" w16cid:durableId="1860389398">
    <w:abstractNumId w:val="6"/>
  </w:num>
  <w:num w:numId="4" w16cid:durableId="1379625056">
    <w:abstractNumId w:val="6"/>
  </w:num>
  <w:num w:numId="5" w16cid:durableId="1078986924">
    <w:abstractNumId w:val="6"/>
  </w:num>
  <w:num w:numId="6" w16cid:durableId="2030599175">
    <w:abstractNumId w:val="6"/>
  </w:num>
  <w:num w:numId="7" w16cid:durableId="235625910">
    <w:abstractNumId w:val="6"/>
  </w:num>
  <w:num w:numId="8" w16cid:durableId="36242823">
    <w:abstractNumId w:val="6"/>
  </w:num>
  <w:num w:numId="9" w16cid:durableId="88040854">
    <w:abstractNumId w:val="6"/>
  </w:num>
  <w:num w:numId="10" w16cid:durableId="2082479224">
    <w:abstractNumId w:val="6"/>
  </w:num>
  <w:num w:numId="11" w16cid:durableId="1892308783">
    <w:abstractNumId w:val="6"/>
  </w:num>
  <w:num w:numId="12" w16cid:durableId="2109306653">
    <w:abstractNumId w:val="0"/>
  </w:num>
  <w:num w:numId="13" w16cid:durableId="759327145">
    <w:abstractNumId w:val="3"/>
  </w:num>
  <w:num w:numId="14" w16cid:durableId="1001808958">
    <w:abstractNumId w:val="7"/>
  </w:num>
  <w:num w:numId="15" w16cid:durableId="856383312">
    <w:abstractNumId w:val="5"/>
  </w:num>
  <w:num w:numId="16" w16cid:durableId="1136485577">
    <w:abstractNumId w:val="2"/>
  </w:num>
  <w:num w:numId="17" w16cid:durableId="1970739666">
    <w:abstractNumId w:val="4"/>
  </w:num>
  <w:num w:numId="18" w16cid:durableId="29960181">
    <w:abstractNumId w:val="1"/>
  </w:num>
  <w:num w:numId="19" w16cid:durableId="149915122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9YhBkVvpPZDLF01S4DR59EZGKptDK5FvhtUzZ0bir44onVW6IUnBn1Vir8C4/6BUOR4j0tItcef4MVddyFbzIw==" w:saltValue="dpNr7FzVemWRMqyEXCqmqA=="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11189C"/>
    <w:rsid w:val="00177534"/>
    <w:rsid w:val="00181B7B"/>
    <w:rsid w:val="001B78EB"/>
    <w:rsid w:val="002005F0"/>
    <w:rsid w:val="00226948"/>
    <w:rsid w:val="00235D63"/>
    <w:rsid w:val="002761CD"/>
    <w:rsid w:val="00284CF5"/>
    <w:rsid w:val="00293CC2"/>
    <w:rsid w:val="002A5CEF"/>
    <w:rsid w:val="002C5B09"/>
    <w:rsid w:val="002D42B5"/>
    <w:rsid w:val="002F5BF8"/>
    <w:rsid w:val="00333E22"/>
    <w:rsid w:val="003405A2"/>
    <w:rsid w:val="003529D9"/>
    <w:rsid w:val="00361EFB"/>
    <w:rsid w:val="00371D80"/>
    <w:rsid w:val="00384E5D"/>
    <w:rsid w:val="00385F82"/>
    <w:rsid w:val="003A651D"/>
    <w:rsid w:val="003C3F8C"/>
    <w:rsid w:val="003E1623"/>
    <w:rsid w:val="004A4696"/>
    <w:rsid w:val="004B3DBE"/>
    <w:rsid w:val="004C4073"/>
    <w:rsid w:val="004E2A43"/>
    <w:rsid w:val="004F3126"/>
    <w:rsid w:val="00501E4F"/>
    <w:rsid w:val="00575C44"/>
    <w:rsid w:val="005A463C"/>
    <w:rsid w:val="005D48E3"/>
    <w:rsid w:val="005E0351"/>
    <w:rsid w:val="00637774"/>
    <w:rsid w:val="00647802"/>
    <w:rsid w:val="006512AD"/>
    <w:rsid w:val="0069391E"/>
    <w:rsid w:val="006A3D85"/>
    <w:rsid w:val="006B3CFA"/>
    <w:rsid w:val="006D6DA6"/>
    <w:rsid w:val="006F1D3C"/>
    <w:rsid w:val="006F3DC3"/>
    <w:rsid w:val="0071033B"/>
    <w:rsid w:val="00711A5F"/>
    <w:rsid w:val="007311B7"/>
    <w:rsid w:val="0073296D"/>
    <w:rsid w:val="007536C7"/>
    <w:rsid w:val="00762CF9"/>
    <w:rsid w:val="00791042"/>
    <w:rsid w:val="007D526E"/>
    <w:rsid w:val="007D6BE7"/>
    <w:rsid w:val="008279FC"/>
    <w:rsid w:val="00833CF0"/>
    <w:rsid w:val="008542D6"/>
    <w:rsid w:val="008827EE"/>
    <w:rsid w:val="00945DED"/>
    <w:rsid w:val="00945F23"/>
    <w:rsid w:val="009F0B71"/>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2409E"/>
    <w:rsid w:val="00D301F3"/>
    <w:rsid w:val="00D843F7"/>
    <w:rsid w:val="00D851C0"/>
    <w:rsid w:val="00DB3D39"/>
    <w:rsid w:val="00DB7425"/>
    <w:rsid w:val="00DE7116"/>
    <w:rsid w:val="00E11347"/>
    <w:rsid w:val="00E22DBD"/>
    <w:rsid w:val="00E35D22"/>
    <w:rsid w:val="00E423D8"/>
    <w:rsid w:val="00E5241E"/>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517C12"/>
    <w:rsid w:val="006E506A"/>
    <w:rsid w:val="008827EE"/>
    <w:rsid w:val="00C96372"/>
    <w:rsid w:val="00D42E18"/>
    <w:rsid w:val="00DB3D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Props1.xml><?xml version="1.0" encoding="utf-8"?>
<ds:datastoreItem xmlns:ds="http://schemas.openxmlformats.org/officeDocument/2006/customXml" ds:itemID="{9977ABDE-7423-402E-AE95-22CFC0B35E11}">
  <ds:schemaRefs>
    <ds:schemaRef ds:uri="http://schemas.openxmlformats.org/officeDocument/2006/bibliography"/>
  </ds:schemaRefs>
</ds:datastoreItem>
</file>

<file path=customXml/itemProps2.xml><?xml version="1.0" encoding="utf-8"?>
<ds:datastoreItem xmlns:ds="http://schemas.openxmlformats.org/officeDocument/2006/customXml" ds:itemID="{0764D20A-7578-4315-B4AB-562B992238F9}">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47819a85-8e65-4399-9676-00867fa9996b"/>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5.xml><?xml version="1.0" encoding="utf-8"?>
<ds:datastoreItem xmlns:ds="http://schemas.openxmlformats.org/officeDocument/2006/customXml" ds:itemID="{D312AA35-7F36-49B9-BFC3-12AE29929654}">
  <ds:schemaRefs>
    <ds:schemaRef ds:uri="http://ns.axespdf.com/word/configuration"/>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389</Words>
  <Characters>2451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Zenin, Paulina (ITZBund F, Z 4)</cp:lastModifiedBy>
  <cp:revision>6</cp:revision>
  <dcterms:created xsi:type="dcterms:W3CDTF">2026-01-07T09:07:00Z</dcterms:created>
  <dcterms:modified xsi:type="dcterms:W3CDTF">2026-08-24T08:12:00Z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